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23585" w14:textId="77777777" w:rsidR="004B485F" w:rsidRDefault="004B485F" w:rsidP="004B48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GACE</w:t>
      </w:r>
      <w:r>
        <w:rPr>
          <w:rFonts w:ascii="Times New Roman" w:hAnsi="Times New Roman" w:cs="Times New Roman"/>
          <w:sz w:val="24"/>
          <w:szCs w:val="24"/>
        </w:rPr>
        <w:t xml:space="preserve">       (fl.1477)</w:t>
      </w:r>
    </w:p>
    <w:p w14:paraId="5ABBEDE1" w14:textId="77777777" w:rsidR="004B485F" w:rsidRDefault="004B485F" w:rsidP="004B48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A1C446" w14:textId="77777777" w:rsidR="004B485F" w:rsidRDefault="004B485F" w:rsidP="004B48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BC556F" w14:textId="77777777" w:rsidR="00186FC9" w:rsidRPr="00186FC9" w:rsidRDefault="00186FC9" w:rsidP="00186FC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6FC9">
        <w:rPr>
          <w:rFonts w:ascii="Times New Roman" w:hAnsi="Times New Roman" w:cs="Times New Roman"/>
          <w:sz w:val="24"/>
          <w:szCs w:val="24"/>
        </w:rPr>
        <w:tab/>
        <w:t>1475</w:t>
      </w:r>
      <w:r w:rsidRPr="00186FC9">
        <w:rPr>
          <w:rFonts w:ascii="Times New Roman" w:hAnsi="Times New Roman" w:cs="Times New Roman"/>
          <w:sz w:val="24"/>
          <w:szCs w:val="24"/>
        </w:rPr>
        <w:tab/>
        <w:t xml:space="preserve">He and William Gace(q.v.), as the executors of William Smyth of </w:t>
      </w:r>
    </w:p>
    <w:p w14:paraId="06265D18" w14:textId="77777777" w:rsidR="00186FC9" w:rsidRPr="00186FC9" w:rsidRDefault="00186FC9" w:rsidP="00186FC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6FC9">
        <w:rPr>
          <w:rFonts w:ascii="Times New Roman" w:hAnsi="Times New Roman" w:cs="Times New Roman"/>
          <w:sz w:val="24"/>
          <w:szCs w:val="24"/>
        </w:rPr>
        <w:tab/>
      </w:r>
      <w:r w:rsidRPr="00186FC9">
        <w:rPr>
          <w:rFonts w:ascii="Times New Roman" w:hAnsi="Times New Roman" w:cs="Times New Roman"/>
          <w:sz w:val="24"/>
          <w:szCs w:val="24"/>
        </w:rPr>
        <w:tab/>
        <w:t>Thaxted(q.v.), made a plaint of debt against Thomas Cook of Maldon(q.v.),</w:t>
      </w:r>
    </w:p>
    <w:p w14:paraId="08CE0610" w14:textId="77777777" w:rsidR="00186FC9" w:rsidRPr="00186FC9" w:rsidRDefault="00186FC9" w:rsidP="00186FC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6FC9">
        <w:rPr>
          <w:rFonts w:ascii="Times New Roman" w:hAnsi="Times New Roman" w:cs="Times New Roman"/>
          <w:sz w:val="24"/>
          <w:szCs w:val="24"/>
        </w:rPr>
        <w:tab/>
      </w:r>
      <w:r w:rsidRPr="00186FC9">
        <w:rPr>
          <w:rFonts w:ascii="Times New Roman" w:hAnsi="Times New Roman" w:cs="Times New Roman"/>
          <w:sz w:val="24"/>
          <w:szCs w:val="24"/>
        </w:rPr>
        <w:tab/>
        <w:t xml:space="preserve">William Roweley of Thaxted(q.v.) and William Hammond of </w:t>
      </w:r>
    </w:p>
    <w:p w14:paraId="62CB4AF5" w14:textId="77777777" w:rsidR="00186FC9" w:rsidRPr="00186FC9" w:rsidRDefault="00186FC9" w:rsidP="00186FC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6FC9">
        <w:rPr>
          <w:rFonts w:ascii="Times New Roman" w:hAnsi="Times New Roman" w:cs="Times New Roman"/>
          <w:sz w:val="24"/>
          <w:szCs w:val="24"/>
        </w:rPr>
        <w:tab/>
      </w:r>
      <w:r w:rsidRPr="00186FC9">
        <w:rPr>
          <w:rFonts w:ascii="Times New Roman" w:hAnsi="Times New Roman" w:cs="Times New Roman"/>
          <w:sz w:val="24"/>
          <w:szCs w:val="24"/>
        </w:rPr>
        <w:tab/>
        <w:t>Thaxted(q.v.).</w:t>
      </w:r>
    </w:p>
    <w:p w14:paraId="4A6C1081" w14:textId="2C078D38" w:rsidR="00186FC9" w:rsidRDefault="00186FC9" w:rsidP="00186FC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6FC9">
        <w:rPr>
          <w:rFonts w:ascii="Times New Roman" w:hAnsi="Times New Roman" w:cs="Times New Roman"/>
          <w:sz w:val="24"/>
          <w:szCs w:val="24"/>
        </w:rPr>
        <w:tab/>
      </w:r>
      <w:r w:rsidRPr="00186FC9">
        <w:rPr>
          <w:rFonts w:ascii="Times New Roman" w:hAnsi="Times New Roman" w:cs="Times New Roman"/>
          <w:sz w:val="24"/>
          <w:szCs w:val="24"/>
        </w:rPr>
        <w:tab/>
        <w:t>( https://waalt.uh.edu/index.php/CP40/861 )</w:t>
      </w:r>
    </w:p>
    <w:p w14:paraId="36F3B514" w14:textId="77777777" w:rsidR="004B485F" w:rsidRDefault="004B485F" w:rsidP="004B48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and William Gace(q.v.), as the executors of William Smyth of Thaxted,</w:t>
      </w:r>
    </w:p>
    <w:p w14:paraId="3E769FA6" w14:textId="77777777" w:rsidR="004B485F" w:rsidRDefault="004B485F" w:rsidP="004B48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Essex(q.v.), made a plaint of debt against Thomas Cook of Maldon(q.v.),</w:t>
      </w:r>
    </w:p>
    <w:p w14:paraId="67D785E9" w14:textId="77777777" w:rsidR="004B485F" w:rsidRDefault="004B485F" w:rsidP="004B48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Rowley of Thaxted(q.v.) and William Hamond of Thaxted(q.v.).</w:t>
      </w:r>
    </w:p>
    <w:p w14:paraId="523916FB" w14:textId="77777777" w:rsidR="004B485F" w:rsidRDefault="004B485F" w:rsidP="004B48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65C30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3338521" w14:textId="77777777" w:rsidR="004B485F" w:rsidRDefault="004B485F" w:rsidP="004B48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873D0D" w14:textId="77777777" w:rsidR="004B485F" w:rsidRDefault="004B485F" w:rsidP="004B48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3DCB27" w14:textId="77777777" w:rsidR="004B485F" w:rsidRDefault="004B485F" w:rsidP="004B48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September 2022</w:t>
      </w:r>
    </w:p>
    <w:p w14:paraId="6F70C9FA" w14:textId="7C74371A" w:rsidR="00186FC9" w:rsidRDefault="00186FC9" w:rsidP="004B48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2025</w:t>
      </w:r>
    </w:p>
    <w:p w14:paraId="6C01A31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48DFC" w14:textId="77777777" w:rsidR="004B485F" w:rsidRDefault="004B485F" w:rsidP="009139A6">
      <w:r>
        <w:separator/>
      </w:r>
    </w:p>
  </w:endnote>
  <w:endnote w:type="continuationSeparator" w:id="0">
    <w:p w14:paraId="2B7D0B84" w14:textId="77777777" w:rsidR="004B485F" w:rsidRDefault="004B48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ACD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A803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F50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A1CEC" w14:textId="77777777" w:rsidR="004B485F" w:rsidRDefault="004B485F" w:rsidP="009139A6">
      <w:r>
        <w:separator/>
      </w:r>
    </w:p>
  </w:footnote>
  <w:footnote w:type="continuationSeparator" w:id="0">
    <w:p w14:paraId="30229C1E" w14:textId="77777777" w:rsidR="004B485F" w:rsidRDefault="004B48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20C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EAD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BC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85F"/>
    <w:rsid w:val="000666E0"/>
    <w:rsid w:val="00186FC9"/>
    <w:rsid w:val="002510B7"/>
    <w:rsid w:val="004B485F"/>
    <w:rsid w:val="005C130B"/>
    <w:rsid w:val="005D4E4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87188"/>
  <w15:chartTrackingRefBased/>
  <w15:docId w15:val="{178082AC-E6C3-4800-B778-ADF03A27C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B48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94</Words>
  <Characters>567</Characters>
  <Application>Microsoft Office Word</Application>
  <DocSecurity>0</DocSecurity>
  <Lines>31</Lines>
  <Paragraphs>19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2022-09-20T16:12:00Z</dcterms:created>
  <dcterms:modified xsi:type="dcterms:W3CDTF">2025-10-25T06:30:00Z</dcterms:modified>
</cp:coreProperties>
</file>